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1550F" w14:textId="77777777" w:rsidR="00CB1DDE" w:rsidRDefault="00CB1DDE" w:rsidP="00CB1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1648E7B5" w14:textId="77777777" w:rsidR="00CB1DDE" w:rsidRDefault="00CB1DDE" w:rsidP="00CB1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Wakefield.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05EDDAA2" w14:textId="77777777" w:rsidR="00CB1DDE" w:rsidRDefault="00CB1DDE" w:rsidP="00CB1DDE">
      <w:pPr>
        <w:pStyle w:val="NoSpacing"/>
        <w:rPr>
          <w:rFonts w:cs="Times New Roman"/>
          <w:szCs w:val="24"/>
        </w:rPr>
      </w:pPr>
    </w:p>
    <w:p w14:paraId="10E91E18" w14:textId="77777777" w:rsidR="00CB1DDE" w:rsidRDefault="00CB1DDE" w:rsidP="00CB1DDE">
      <w:pPr>
        <w:pStyle w:val="NoSpacing"/>
        <w:rPr>
          <w:rFonts w:cs="Times New Roman"/>
          <w:szCs w:val="24"/>
        </w:rPr>
      </w:pPr>
    </w:p>
    <w:p w14:paraId="5A343CC2" w14:textId="77777777" w:rsidR="00CB1DDE" w:rsidRDefault="00CB1DDE" w:rsidP="00CB1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Furness(q.v.) brought a plaint of debt against him, Robert </w:t>
      </w:r>
      <w:proofErr w:type="spellStart"/>
      <w:r>
        <w:rPr>
          <w:rFonts w:cs="Times New Roman"/>
          <w:szCs w:val="24"/>
        </w:rPr>
        <w:t>Brystall</w:t>
      </w:r>
      <w:proofErr w:type="spellEnd"/>
      <w:r>
        <w:rPr>
          <w:rFonts w:cs="Times New Roman"/>
          <w:szCs w:val="24"/>
        </w:rPr>
        <w:t xml:space="preserve"> of</w:t>
      </w:r>
    </w:p>
    <w:p w14:paraId="210BC79A" w14:textId="77777777" w:rsidR="00CB1DDE" w:rsidRDefault="00CB1DDE" w:rsidP="00CB1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Pontefract(q.v.), and his wife, Isabel(q.v.).</w:t>
      </w:r>
    </w:p>
    <w:p w14:paraId="5BF532B7" w14:textId="77777777" w:rsidR="00CB1DDE" w:rsidRDefault="00CB1DDE" w:rsidP="00CB1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68A7732A" w14:textId="77777777" w:rsidR="00CB1DDE" w:rsidRDefault="00CB1DDE" w:rsidP="00CB1DDE">
      <w:pPr>
        <w:pStyle w:val="NoSpacing"/>
        <w:rPr>
          <w:rFonts w:cs="Times New Roman"/>
          <w:szCs w:val="24"/>
        </w:rPr>
      </w:pPr>
    </w:p>
    <w:p w14:paraId="7AFA068B" w14:textId="77777777" w:rsidR="00CB1DDE" w:rsidRDefault="00CB1DDE" w:rsidP="00CB1DDE">
      <w:pPr>
        <w:pStyle w:val="NoSpacing"/>
        <w:rPr>
          <w:rFonts w:cs="Times New Roman"/>
          <w:szCs w:val="24"/>
        </w:rPr>
      </w:pPr>
    </w:p>
    <w:p w14:paraId="64D9FF1A" w14:textId="77777777" w:rsidR="00CB1DDE" w:rsidRDefault="00CB1DDE" w:rsidP="00CB1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April 2024</w:t>
      </w:r>
    </w:p>
    <w:p w14:paraId="14CC18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3EA3" w14:textId="77777777" w:rsidR="00CB1DDE" w:rsidRDefault="00CB1DDE" w:rsidP="009139A6">
      <w:r>
        <w:separator/>
      </w:r>
    </w:p>
  </w:endnote>
  <w:endnote w:type="continuationSeparator" w:id="0">
    <w:p w14:paraId="14804DDD" w14:textId="77777777" w:rsidR="00CB1DDE" w:rsidRDefault="00CB1D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8A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F1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24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E3886" w14:textId="77777777" w:rsidR="00CB1DDE" w:rsidRDefault="00CB1DDE" w:rsidP="009139A6">
      <w:r>
        <w:separator/>
      </w:r>
    </w:p>
  </w:footnote>
  <w:footnote w:type="continuationSeparator" w:id="0">
    <w:p w14:paraId="7B62DD2C" w14:textId="77777777" w:rsidR="00CB1DDE" w:rsidRDefault="00CB1D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BF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4E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C8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DD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1DDE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4E975"/>
  <w15:chartTrackingRefBased/>
  <w15:docId w15:val="{CA7C36AE-B422-44B0-9C91-8BA48301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B1D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2024-04-15T12:48:00Z</dcterms:created>
  <dcterms:modified xsi:type="dcterms:W3CDTF">2024-04-15T12:49:00Z</dcterms:modified>
</cp:coreProperties>
</file>